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8C3D4F" w:rsidRDefault="00FF227D" w:rsidP="00FF227D">
      <w:pPr>
        <w:pStyle w:val="Default"/>
        <w:rPr>
          <w:b/>
          <w:bCs/>
          <w:sz w:val="22"/>
          <w:szCs w:val="22"/>
        </w:rPr>
      </w:pPr>
      <w:r w:rsidRPr="008C3D4F">
        <w:rPr>
          <w:b/>
          <w:bCs/>
          <w:sz w:val="22"/>
          <w:szCs w:val="22"/>
        </w:rPr>
        <w:t xml:space="preserve">D.3.2 Räumlichkeiten/Außengelände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pStyle w:val="Default"/>
        <w:rPr>
          <w:sz w:val="20"/>
          <w:szCs w:val="20"/>
        </w:rPr>
      </w:pPr>
      <w:r w:rsidRPr="000A6CA4">
        <w:rPr>
          <w:sz w:val="20"/>
          <w:szCs w:val="20"/>
        </w:rPr>
        <w:t xml:space="preserve">Die Angaben zu Räumlichkeiten/Außengelände sind bei Bietergemeinschaften und bei der Einschaltung von Subunternehmern nachfolgend zusammenzufassen. </w:t>
      </w:r>
    </w:p>
    <w:p w:rsidR="00FF227D" w:rsidRPr="000A6CA4" w:rsidRDefault="00FF227D" w:rsidP="00FF227D">
      <w:pPr>
        <w:pStyle w:val="Default"/>
        <w:rPr>
          <w:sz w:val="20"/>
          <w:szCs w:val="20"/>
        </w:rPr>
      </w:pPr>
    </w:p>
    <w:p w:rsidR="00FF227D" w:rsidRPr="000A6CA4" w:rsidRDefault="00FF227D" w:rsidP="00FF227D">
      <w:pPr>
        <w:rPr>
          <w:rFonts w:cs="Arial"/>
          <w:b/>
          <w:bCs/>
          <w:sz w:val="20"/>
          <w:szCs w:val="20"/>
        </w:rPr>
      </w:pPr>
      <w:r w:rsidRPr="000A6CA4">
        <w:rPr>
          <w:rFonts w:cs="Arial"/>
          <w:b/>
          <w:bCs/>
          <w:sz w:val="20"/>
          <w:szCs w:val="20"/>
        </w:rPr>
        <w:t xml:space="preserve">Es ist nur </w:t>
      </w:r>
      <w:r w:rsidRPr="00F9793D">
        <w:rPr>
          <w:rFonts w:cs="Arial"/>
          <w:b/>
          <w:bCs/>
          <w:sz w:val="20"/>
          <w:szCs w:val="20"/>
          <w:u w:val="single"/>
        </w:rPr>
        <w:t>eine</w:t>
      </w:r>
      <w:r w:rsidRPr="000A6CA4">
        <w:rPr>
          <w:rFonts w:cs="Arial"/>
          <w:b/>
          <w:bCs/>
          <w:sz w:val="20"/>
          <w:szCs w:val="20"/>
        </w:rPr>
        <w:t xml:space="preserve"> der beiden Alternativen durch Ankreuzen auszuwählen. Bei Vorliegen der Alternative a) sind die geforderten Angaben in der angeführten Tabelle einzutragen.</w:t>
      </w:r>
    </w:p>
    <w:p w:rsidR="00FF227D" w:rsidRPr="000A6CA4" w:rsidRDefault="00FF227D" w:rsidP="00FF227D">
      <w:pPr>
        <w:rPr>
          <w:rFonts w:cs="Arial"/>
          <w:bCs/>
          <w:sz w:val="20"/>
          <w:szCs w:val="20"/>
        </w:rPr>
      </w:pPr>
    </w:p>
    <w:p w:rsidR="00FF227D" w:rsidRPr="00A86284" w:rsidRDefault="00FF227D" w:rsidP="00FF227D">
      <w:pPr>
        <w:rPr>
          <w:rFonts w:cs="Arial"/>
          <w:sz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965"/>
        <w:gridCol w:w="7256"/>
        <w:gridCol w:w="567"/>
      </w:tblGrid>
      <w:tr w:rsidR="00F9793D" w:rsidTr="005E2CD4">
        <w:trPr>
          <w:trHeight w:val="2546"/>
        </w:trPr>
        <w:tc>
          <w:tcPr>
            <w:tcW w:w="426" w:type="dxa"/>
            <w:vMerge w:val="restart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F9793D" w:rsidRPr="00A86284" w:rsidRDefault="00F9793D" w:rsidP="00FF227D">
            <w:pPr>
              <w:rPr>
                <w:rFonts w:cs="Arial"/>
                <w:sz w:val="18"/>
              </w:rPr>
            </w:pPr>
            <w:r w:rsidRPr="000A6CA4">
              <w:rPr>
                <w:rFonts w:cs="Arial"/>
                <w:b/>
                <w:sz w:val="20"/>
                <w:szCs w:val="20"/>
              </w:rPr>
              <w:t>a)</w:t>
            </w:r>
          </w:p>
        </w:tc>
        <w:tc>
          <w:tcPr>
            <w:tcW w:w="8221" w:type="dxa"/>
            <w:gridSpan w:val="2"/>
          </w:tcPr>
          <w:p w:rsidR="008C3D4F" w:rsidRPr="008C3D4F" w:rsidRDefault="008C3D4F" w:rsidP="005E2CD4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E2CD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Ich verfüge bereits jetzt über die gesamten in der Leistungsbeschreibung geforderten Räumlichkeiten/das Außengelände an dem/den lt. Los- und Preisbl</w:t>
            </w:r>
            <w:r w:rsidR="00CD4FD8">
              <w:rPr>
                <w:rFonts w:cs="Arial"/>
                <w:sz w:val="20"/>
                <w:szCs w:val="20"/>
              </w:rPr>
              <w:t xml:space="preserve">att geforderten Maßnahmort/-en </w:t>
            </w:r>
            <w:r w:rsidR="006B107F">
              <w:rPr>
                <w:rFonts w:cs="Arial"/>
                <w:sz w:val="20"/>
                <w:szCs w:val="20"/>
              </w:rPr>
              <w:t xml:space="preserve">Datteln und </w:t>
            </w:r>
            <w:r w:rsidR="009155BB">
              <w:rPr>
                <w:rFonts w:cs="Arial"/>
                <w:sz w:val="20"/>
                <w:szCs w:val="20"/>
              </w:rPr>
              <w:t>Waltrop</w:t>
            </w:r>
            <w:r w:rsidR="00CD4FD8">
              <w:rPr>
                <w:rFonts w:cs="Arial"/>
                <w:sz w:val="20"/>
                <w:szCs w:val="20"/>
              </w:rPr>
              <w:t>.</w:t>
            </w:r>
          </w:p>
          <w:p w:rsidR="005E2CD4" w:rsidRPr="000A6CA4" w:rsidRDefault="005E2CD4" w:rsidP="005E2CD4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  <w:r w:rsidRPr="000A6CA4">
              <w:rPr>
                <w:rFonts w:cs="Arial"/>
                <w:sz w:val="20"/>
                <w:szCs w:val="20"/>
              </w:rPr>
              <w:t>Meine Räumlichkeiten/Außengelände befinden sich unter den in der folgenden Tabelle aufgeführten Anschriften. Ich habe für jeden der vorgegebenen Maßnahmeorte mindestens eine Anschrift angegeben</w:t>
            </w:r>
          </w:p>
          <w:p w:rsidR="005E2CD4" w:rsidRDefault="005E2CD4" w:rsidP="005E2CD4">
            <w:pPr>
              <w:rPr>
                <w:rFonts w:cs="Arial"/>
                <w:sz w:val="20"/>
                <w:szCs w:val="20"/>
              </w:rPr>
            </w:pPr>
          </w:p>
          <w:p w:rsidR="00F9793D" w:rsidRPr="005E2CD4" w:rsidRDefault="005E2CD4" w:rsidP="005E2CD4">
            <w:pPr>
              <w:rPr>
                <w:rFonts w:cs="Arial"/>
                <w:i/>
                <w:sz w:val="18"/>
                <w:szCs w:val="18"/>
              </w:rPr>
            </w:pPr>
            <w:r w:rsidRPr="005E2CD4">
              <w:rPr>
                <w:rFonts w:cs="Arial"/>
                <w:i/>
                <w:sz w:val="18"/>
                <w:szCs w:val="18"/>
              </w:rPr>
              <w:t xml:space="preserve">(Bitte beachten: keine Angabe von Verwaltungssitzen o.ä. / Nachweise sind </w:t>
            </w:r>
            <w:r w:rsidRPr="005E2CD4">
              <w:rPr>
                <w:rFonts w:cs="Arial"/>
                <w:i/>
                <w:sz w:val="18"/>
                <w:szCs w:val="18"/>
                <w:u w:val="single"/>
              </w:rPr>
              <w:t>auf Anforderung</w:t>
            </w:r>
            <w:r w:rsidRPr="005E2CD4">
              <w:rPr>
                <w:rFonts w:cs="Arial"/>
                <w:i/>
                <w:sz w:val="18"/>
                <w:szCs w:val="18"/>
              </w:rPr>
              <w:t xml:space="preserve"> unverzüglich vorzulegen)</w:t>
            </w:r>
          </w:p>
        </w:tc>
        <w:tc>
          <w:tcPr>
            <w:tcW w:w="567" w:type="dxa"/>
            <w:vMerge w:val="restart"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  <w:bookmarkStart w:id="0" w:name="Kontrollkästchen1"/>
          <w:bookmarkStart w:id="1" w:name="_GoBack"/>
          <w:p w:rsidR="005E2CD4" w:rsidRPr="005D1186" w:rsidRDefault="005D1186" w:rsidP="00FF227D">
            <w:pPr>
              <w:rPr>
                <w:rFonts w:cs="Arial"/>
                <w:sz w:val="24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CF378D">
              <w:rPr>
                <w:rFonts w:cs="Arial"/>
                <w:b/>
                <w:sz w:val="24"/>
              </w:rPr>
            </w:r>
            <w:r w:rsidR="00CF378D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  <w:tr w:rsidR="00F9793D" w:rsidTr="005D1186">
        <w:trPr>
          <w:trHeight w:val="680"/>
        </w:trPr>
        <w:tc>
          <w:tcPr>
            <w:tcW w:w="426" w:type="dxa"/>
            <w:vMerge/>
          </w:tcPr>
          <w:p w:rsidR="00F9793D" w:rsidRDefault="00F9793D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F9793D" w:rsidRDefault="00F9793D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F9793D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2"/>
          </w:p>
        </w:tc>
        <w:tc>
          <w:tcPr>
            <w:tcW w:w="567" w:type="dxa"/>
            <w:vMerge/>
          </w:tcPr>
          <w:p w:rsidR="00F9793D" w:rsidRPr="00A86284" w:rsidRDefault="00F9793D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Pr="00A86284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  <w:tr w:rsidR="005D1186" w:rsidTr="005D1186">
        <w:trPr>
          <w:trHeight w:val="680"/>
        </w:trPr>
        <w:tc>
          <w:tcPr>
            <w:tcW w:w="426" w:type="dxa"/>
            <w:vMerge/>
          </w:tcPr>
          <w:p w:rsidR="005D1186" w:rsidRDefault="005D1186" w:rsidP="00FF227D">
            <w:pPr>
              <w:rPr>
                <w:rFonts w:cs="Arial"/>
                <w:sz w:val="18"/>
              </w:rPr>
            </w:pPr>
          </w:p>
        </w:tc>
        <w:tc>
          <w:tcPr>
            <w:tcW w:w="965" w:type="dxa"/>
            <w:vAlign w:val="center"/>
          </w:tcPr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Straße,</w:t>
            </w:r>
          </w:p>
          <w:p w:rsidR="005D1186" w:rsidRDefault="005D1186" w:rsidP="005E2CD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PLZ, Ort:</w:t>
            </w:r>
          </w:p>
        </w:tc>
        <w:tc>
          <w:tcPr>
            <w:tcW w:w="7256" w:type="dxa"/>
            <w:vAlign w:val="center"/>
          </w:tcPr>
          <w:p w:rsidR="005D1186" w:rsidRPr="00A86284" w:rsidRDefault="005D1186" w:rsidP="005D1186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67" w:type="dxa"/>
            <w:vMerge/>
          </w:tcPr>
          <w:p w:rsidR="005D1186" w:rsidRPr="00A86284" w:rsidRDefault="005D1186" w:rsidP="00FF227D">
            <w:pPr>
              <w:rPr>
                <w:rFonts w:cs="Arial"/>
                <w:sz w:val="18"/>
              </w:rPr>
            </w:pPr>
          </w:p>
        </w:tc>
      </w:tr>
    </w:tbl>
    <w:p w:rsidR="00FF227D" w:rsidRPr="00A86284" w:rsidRDefault="00FF227D" w:rsidP="00FF227D">
      <w:pPr>
        <w:rPr>
          <w:rFonts w:cs="Arial"/>
        </w:rPr>
      </w:pPr>
      <w:r>
        <w:rPr>
          <w:i/>
          <w:iCs/>
          <w:sz w:val="16"/>
          <w:szCs w:val="16"/>
        </w:rPr>
        <w:t>Sollte die vorgegebene Tabelle für die Anschriften nicht ausreichend sein, bitte den Vordruck mehrfach verwenden.</w:t>
      </w:r>
    </w:p>
    <w:p w:rsidR="00FF227D" w:rsidRDefault="00FF227D" w:rsidP="00FF227D"/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229"/>
        <w:gridCol w:w="597"/>
      </w:tblGrid>
      <w:tr w:rsidR="005E2CD4" w:rsidTr="005E2CD4">
        <w:tc>
          <w:tcPr>
            <w:tcW w:w="1418" w:type="dxa"/>
          </w:tcPr>
          <w:p w:rsid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E2CD4" w:rsidP="00FF227D">
            <w:pPr>
              <w:rPr>
                <w:rFonts w:cs="Arial"/>
              </w:rPr>
            </w:pPr>
            <w:r w:rsidRPr="005E2CD4">
              <w:rPr>
                <w:rFonts w:cs="Arial"/>
                <w:b/>
                <w:sz w:val="20"/>
                <w:szCs w:val="20"/>
              </w:rPr>
              <w:t>b)</w:t>
            </w:r>
          </w:p>
        </w:tc>
        <w:tc>
          <w:tcPr>
            <w:tcW w:w="7229" w:type="dxa"/>
          </w:tcPr>
          <w:p w:rsidR="005E2CD4" w:rsidRDefault="005E2CD4" w:rsidP="005E2CD4">
            <w:pPr>
              <w:jc w:val="both"/>
              <w:rPr>
                <w:rFonts w:cs="Arial"/>
              </w:rPr>
            </w:pPr>
            <w:r w:rsidRPr="005E2CD4">
              <w:rPr>
                <w:rFonts w:cs="Arial"/>
                <w:sz w:val="20"/>
                <w:szCs w:val="20"/>
              </w:rPr>
              <w:t>Ich verfüge noch nicht über die gesamten vorgegebenen Räumlichkeiten/Außengelände, werde aber für die Maßnahme Räumlichkeiten/Außengelände an dem/den lt. Los- und Preisblatt geforderten Maßnahmeort/-en nutzen, die entsprechend der Leistungsbeschreibung geeignet sind. Die Vorgaben zum Vorhalten und Nachweis der Räumlichkeiten im Falle der Zuschlagserteilung nach B.1 der Vergabeunterlagen werde ich einhalten.</w:t>
            </w:r>
          </w:p>
        </w:tc>
        <w:tc>
          <w:tcPr>
            <w:tcW w:w="597" w:type="dxa"/>
          </w:tcPr>
          <w:p w:rsidR="005E2CD4" w:rsidRPr="005E2CD4" w:rsidRDefault="005E2CD4" w:rsidP="00FF227D">
            <w:pPr>
              <w:rPr>
                <w:rFonts w:cs="Arial"/>
                <w:b/>
                <w:sz w:val="20"/>
                <w:szCs w:val="20"/>
              </w:rPr>
            </w:pPr>
          </w:p>
          <w:p w:rsidR="005E2CD4" w:rsidRDefault="005D1186" w:rsidP="00FF227D">
            <w:pPr>
              <w:rPr>
                <w:rFonts w:cs="Arial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 w:rsidR="00CF378D">
              <w:rPr>
                <w:rFonts w:cs="Arial"/>
                <w:b/>
                <w:sz w:val="24"/>
              </w:rPr>
            </w:r>
            <w:r w:rsidR="00CF378D"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5E2CD4" w:rsidRDefault="005E2CD4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</w:p>
    <w:p w:rsidR="00FF227D" w:rsidRDefault="00FF227D" w:rsidP="00FF227D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FF227D" w:rsidRDefault="00FF227D" w:rsidP="00FF227D">
      <w:pPr>
        <w:rPr>
          <w:rFonts w:cs="Arial"/>
          <w:sz w:val="20"/>
          <w:szCs w:val="20"/>
        </w:rPr>
      </w:pPr>
      <w:r w:rsidRPr="005E2CD4">
        <w:rPr>
          <w:rFonts w:cs="Arial"/>
          <w:sz w:val="20"/>
          <w:szCs w:val="20"/>
        </w:rPr>
        <w:t>Firmenstempel</w:t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Pr="005E2CD4">
        <w:rPr>
          <w:rFonts w:cs="Arial"/>
          <w:sz w:val="20"/>
          <w:szCs w:val="20"/>
        </w:rPr>
        <w:tab/>
      </w:r>
      <w:r w:rsidR="005E2CD4" w:rsidRPr="005E2CD4">
        <w:rPr>
          <w:rFonts w:cs="Arial"/>
          <w:sz w:val="20"/>
          <w:szCs w:val="20"/>
        </w:rPr>
        <w:tab/>
      </w:r>
      <w:r w:rsidR="005E2CD4">
        <w:rPr>
          <w:rFonts w:cs="Arial"/>
          <w:sz w:val="20"/>
          <w:szCs w:val="20"/>
        </w:rPr>
        <w:tab/>
        <w:t xml:space="preserve">        </w:t>
      </w:r>
      <w:r w:rsidRPr="005E2CD4">
        <w:rPr>
          <w:rFonts w:cs="Arial"/>
          <w:sz w:val="20"/>
          <w:szCs w:val="20"/>
        </w:rPr>
        <w:t>Datum, Unterschrift</w:t>
      </w: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AA6FA3">
      <w:headerReference w:type="default" r:id="rId9"/>
      <w:footerReference w:type="default" r:id="rId10"/>
      <w:pgSz w:w="11906" w:h="16838"/>
      <w:pgMar w:top="1701" w:right="1276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77" w:rsidRDefault="00BD6A77" w:rsidP="00AC0F1D">
      <w:r>
        <w:separator/>
      </w:r>
    </w:p>
  </w:endnote>
  <w:endnote w:type="continuationSeparator" w:id="0">
    <w:p w:rsidR="00BD6A77" w:rsidRDefault="00BD6A77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094" w:rsidRDefault="00754094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</w:p>
  <w:p w:rsidR="00BD6A77" w:rsidRPr="007C44D8" w:rsidRDefault="00BD6A77" w:rsidP="00FD49D2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200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6B107F">
      <w:rPr>
        <w:rFonts w:eastAsiaTheme="majorEastAsia" w:cs="Arial"/>
        <w:sz w:val="20"/>
        <w:szCs w:val="20"/>
      </w:rPr>
      <w:t>21</w:t>
    </w:r>
    <w:r>
      <w:rPr>
        <w:rFonts w:eastAsiaTheme="majorEastAsia" w:cs="Arial"/>
        <w:sz w:val="20"/>
        <w:szCs w:val="20"/>
      </w:rPr>
      <w:t>.0</w:t>
    </w:r>
    <w:r w:rsidR="000E151C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>.201</w:t>
    </w:r>
    <w:r w:rsidR="006B107F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  <w:t>(ZV) 19-21-80-</w:t>
    </w:r>
    <w:r w:rsidR="000E151C">
      <w:rPr>
        <w:rFonts w:eastAsiaTheme="majorEastAsia" w:cs="Arial"/>
        <w:sz w:val="20"/>
        <w:szCs w:val="20"/>
      </w:rPr>
      <w:t>2</w:t>
    </w:r>
    <w:r w:rsidR="006B107F">
      <w:rPr>
        <w:rFonts w:eastAsiaTheme="majorEastAsia" w:cs="Arial"/>
        <w:sz w:val="20"/>
        <w:szCs w:val="20"/>
      </w:rPr>
      <w:t>63</w:t>
    </w:r>
    <w:r>
      <w:rPr>
        <w:rFonts w:eastAsiaTheme="majorEastAsia" w:cs="Arial"/>
        <w:sz w:val="20"/>
        <w:szCs w:val="20"/>
      </w:rPr>
      <w:t>/1</w:t>
    </w:r>
    <w:r w:rsidR="006B107F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F378D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F378D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77" w:rsidRDefault="00BD6A77" w:rsidP="00AC0F1D">
      <w:r>
        <w:separator/>
      </w:r>
    </w:p>
  </w:footnote>
  <w:footnote w:type="continuationSeparator" w:id="0">
    <w:p w:rsidR="00BD6A77" w:rsidRDefault="00BD6A77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77" w:rsidRDefault="00BD6A77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+GFHkFeQdlBqTVhtqtSwaxS7vg=" w:salt="W4V1vQEPGHAPAfZQyFYwJQ==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27C28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51C"/>
    <w:rsid w:val="000E1F55"/>
    <w:rsid w:val="000F06C9"/>
    <w:rsid w:val="000F1AA2"/>
    <w:rsid w:val="000F1FD8"/>
    <w:rsid w:val="00103ED2"/>
    <w:rsid w:val="00141EA4"/>
    <w:rsid w:val="00171118"/>
    <w:rsid w:val="00186463"/>
    <w:rsid w:val="00187650"/>
    <w:rsid w:val="001A022D"/>
    <w:rsid w:val="001B716F"/>
    <w:rsid w:val="001C56A0"/>
    <w:rsid w:val="001D0B20"/>
    <w:rsid w:val="001E24B3"/>
    <w:rsid w:val="001E42E7"/>
    <w:rsid w:val="001F04D5"/>
    <w:rsid w:val="001F2029"/>
    <w:rsid w:val="001F6CC5"/>
    <w:rsid w:val="00206433"/>
    <w:rsid w:val="00236493"/>
    <w:rsid w:val="0023715F"/>
    <w:rsid w:val="00242803"/>
    <w:rsid w:val="00255A9F"/>
    <w:rsid w:val="00271CA1"/>
    <w:rsid w:val="002A2E84"/>
    <w:rsid w:val="002A44CF"/>
    <w:rsid w:val="002C4EC9"/>
    <w:rsid w:val="0033105D"/>
    <w:rsid w:val="00332B32"/>
    <w:rsid w:val="003509C0"/>
    <w:rsid w:val="003636AE"/>
    <w:rsid w:val="003808C1"/>
    <w:rsid w:val="00381540"/>
    <w:rsid w:val="00381D32"/>
    <w:rsid w:val="003836E6"/>
    <w:rsid w:val="003E47D8"/>
    <w:rsid w:val="00400024"/>
    <w:rsid w:val="0040760B"/>
    <w:rsid w:val="004144A4"/>
    <w:rsid w:val="004362EE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E259B"/>
    <w:rsid w:val="00500BDF"/>
    <w:rsid w:val="0053309A"/>
    <w:rsid w:val="00557AF2"/>
    <w:rsid w:val="0058607D"/>
    <w:rsid w:val="00587CAC"/>
    <w:rsid w:val="005949D0"/>
    <w:rsid w:val="00596867"/>
    <w:rsid w:val="005B732E"/>
    <w:rsid w:val="005C539D"/>
    <w:rsid w:val="005C7A05"/>
    <w:rsid w:val="005D1186"/>
    <w:rsid w:val="005D46D9"/>
    <w:rsid w:val="005D543E"/>
    <w:rsid w:val="005E2CD4"/>
    <w:rsid w:val="005F1315"/>
    <w:rsid w:val="005F30A8"/>
    <w:rsid w:val="00610624"/>
    <w:rsid w:val="006222D2"/>
    <w:rsid w:val="00625534"/>
    <w:rsid w:val="00654D4E"/>
    <w:rsid w:val="00660F0A"/>
    <w:rsid w:val="00670B23"/>
    <w:rsid w:val="006722AD"/>
    <w:rsid w:val="006A4E26"/>
    <w:rsid w:val="006B107F"/>
    <w:rsid w:val="006E028C"/>
    <w:rsid w:val="006E167C"/>
    <w:rsid w:val="006F295D"/>
    <w:rsid w:val="0071001B"/>
    <w:rsid w:val="0072023E"/>
    <w:rsid w:val="00734E48"/>
    <w:rsid w:val="00736781"/>
    <w:rsid w:val="00754094"/>
    <w:rsid w:val="007619ED"/>
    <w:rsid w:val="007759E5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C3D4F"/>
    <w:rsid w:val="008E2FDE"/>
    <w:rsid w:val="008E5A34"/>
    <w:rsid w:val="008E6C4D"/>
    <w:rsid w:val="008F0215"/>
    <w:rsid w:val="008F54B9"/>
    <w:rsid w:val="009110E8"/>
    <w:rsid w:val="00911275"/>
    <w:rsid w:val="009155BB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62EE2"/>
    <w:rsid w:val="00A7143D"/>
    <w:rsid w:val="00A77633"/>
    <w:rsid w:val="00AA0F59"/>
    <w:rsid w:val="00AA6FA3"/>
    <w:rsid w:val="00AB528D"/>
    <w:rsid w:val="00AC0F1D"/>
    <w:rsid w:val="00AD3A88"/>
    <w:rsid w:val="00AD45BF"/>
    <w:rsid w:val="00AF7B0C"/>
    <w:rsid w:val="00B024D1"/>
    <w:rsid w:val="00B0303A"/>
    <w:rsid w:val="00B168E6"/>
    <w:rsid w:val="00B3098E"/>
    <w:rsid w:val="00B52463"/>
    <w:rsid w:val="00B528B8"/>
    <w:rsid w:val="00B573F6"/>
    <w:rsid w:val="00B801CC"/>
    <w:rsid w:val="00B90FFA"/>
    <w:rsid w:val="00BC4303"/>
    <w:rsid w:val="00BC47A0"/>
    <w:rsid w:val="00BD6A25"/>
    <w:rsid w:val="00BD6A77"/>
    <w:rsid w:val="00C05026"/>
    <w:rsid w:val="00C07ACF"/>
    <w:rsid w:val="00C1743B"/>
    <w:rsid w:val="00C2292E"/>
    <w:rsid w:val="00C25F0D"/>
    <w:rsid w:val="00C57112"/>
    <w:rsid w:val="00C57159"/>
    <w:rsid w:val="00C92AB9"/>
    <w:rsid w:val="00C94931"/>
    <w:rsid w:val="00CD015D"/>
    <w:rsid w:val="00CD2742"/>
    <w:rsid w:val="00CD27F1"/>
    <w:rsid w:val="00CD2D6E"/>
    <w:rsid w:val="00CD4FD8"/>
    <w:rsid w:val="00CE61CE"/>
    <w:rsid w:val="00CF378D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5552E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5C98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4785A"/>
    <w:rsid w:val="00F5139D"/>
    <w:rsid w:val="00F52643"/>
    <w:rsid w:val="00F535BB"/>
    <w:rsid w:val="00F764E4"/>
    <w:rsid w:val="00F77561"/>
    <w:rsid w:val="00F9793D"/>
    <w:rsid w:val="00FA070F"/>
    <w:rsid w:val="00FD0332"/>
    <w:rsid w:val="00FD49D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0596B-B595-41F2-AE8B-D6F323678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F4F2F930.dotm</Template>
  <TotalTime>0</TotalTime>
  <Pages>1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Arnold, Leonie</cp:lastModifiedBy>
  <cp:revision>32</cp:revision>
  <cp:lastPrinted>2014-05-13T11:38:00Z</cp:lastPrinted>
  <dcterms:created xsi:type="dcterms:W3CDTF">2013-02-15T09:46:00Z</dcterms:created>
  <dcterms:modified xsi:type="dcterms:W3CDTF">2016-07-26T11:54:00Z</dcterms:modified>
</cp:coreProperties>
</file>